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47" w:rsidRPr="00696A22" w:rsidRDefault="00495F23" w:rsidP="00FC0A18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  <w:r w:rsidRPr="00696A22">
        <w:rPr>
          <w:rFonts w:cs="Arial"/>
          <w:sz w:val="24"/>
          <w:szCs w:val="24"/>
          <w:lang w:val="it-CH"/>
        </w:rPr>
        <w:t>Vitigno</w:t>
      </w:r>
      <w:r w:rsidR="00BC3478" w:rsidRPr="00696A22">
        <w:rPr>
          <w:rFonts w:cs="Arial"/>
          <w:sz w:val="24"/>
          <w:szCs w:val="24"/>
          <w:lang w:val="it-CH"/>
        </w:rPr>
        <w:t>:</w:t>
      </w:r>
    </w:p>
    <w:p w:rsidR="00D25987" w:rsidRPr="00696A22" w:rsidRDefault="00BC3478" w:rsidP="00FC0A18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jc w:val="both"/>
        <w:rPr>
          <w:b/>
          <w:sz w:val="26"/>
          <w:szCs w:val="26"/>
          <w:lang w:val="it-CH"/>
        </w:rPr>
      </w:pPr>
      <w:r w:rsidRPr="00696A22">
        <w:rPr>
          <w:b/>
          <w:sz w:val="26"/>
          <w:szCs w:val="26"/>
          <w:lang w:val="it-CH"/>
        </w:rPr>
        <w:t>5.3</w:t>
      </w:r>
      <w:r w:rsidR="006D70DA" w:rsidRPr="00696A22">
        <w:rPr>
          <w:b/>
          <w:sz w:val="26"/>
          <w:szCs w:val="26"/>
          <w:lang w:val="it-CH"/>
        </w:rPr>
        <w:tab/>
      </w:r>
      <w:r w:rsidR="00495F23" w:rsidRPr="00696A22">
        <w:rPr>
          <w:b/>
          <w:sz w:val="26"/>
          <w:szCs w:val="26"/>
          <w:lang w:val="it-CH"/>
        </w:rPr>
        <w:t>Concimazione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C22E7" w:rsidRPr="00696A22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696A22" w:rsidRDefault="00DC22E7" w:rsidP="00FC0A18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696A22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C22E7" w:rsidRPr="00C30C69" w:rsidTr="00CA179F">
        <w:tc>
          <w:tcPr>
            <w:tcW w:w="8927" w:type="dxa"/>
            <w:shd w:val="clear" w:color="auto" w:fill="EAEAEA"/>
          </w:tcPr>
          <w:p w:rsidR="00DC22E7" w:rsidRPr="00696A22" w:rsidRDefault="00DC22E7" w:rsidP="00DC22E7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6A22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DC22E7" w:rsidRPr="00696A22" w:rsidRDefault="00DC22E7" w:rsidP="00DC22E7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696A22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696A22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696A22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696A22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064E9A" w:rsidRPr="00DC22E7" w:rsidRDefault="00B412F5" w:rsidP="00B412F5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8"/>
                <w:lang w:val="it-CH"/>
              </w:rPr>
            </w:pPr>
            <w:r w:rsidRPr="00696A22">
              <w:rPr>
                <w:rFonts w:ascii="Arial" w:hAnsi="Arial" w:cs="Arial"/>
                <w:sz w:val="20"/>
                <w:szCs w:val="18"/>
                <w:lang w:val="it-CH"/>
              </w:rPr>
              <w:t>Includere nella descrizione una valutazione dell’approvvigionamento del suolo in sostanze nutritive</w:t>
            </w:r>
            <w:r w:rsidR="00FC0A18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 </w:t>
            </w:r>
            <w:r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e altri aspetti, ad es.: </w:t>
            </w:r>
            <w:r w:rsidR="00FC0A18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quantità necessaria di </w:t>
            </w:r>
            <w:r w:rsidR="00066D59" w:rsidRPr="00696A22">
              <w:rPr>
                <w:rFonts w:ascii="Arial" w:hAnsi="Arial" w:cs="Arial"/>
                <w:sz w:val="20"/>
                <w:szCs w:val="18"/>
                <w:lang w:val="it-CH"/>
              </w:rPr>
              <w:t>sostanze nutritive</w:t>
            </w:r>
            <w:r w:rsidR="004C0C3A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, </w:t>
            </w:r>
            <w:r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ragioni per scegliere un determinato </w:t>
            </w:r>
            <w:r w:rsidR="00FC0A18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tipo di 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>concime</w:t>
            </w:r>
            <w:r w:rsidR="004C0C3A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, 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>caratteristiche del concime</w:t>
            </w:r>
            <w:r w:rsidR="004C0C3A" w:rsidRPr="00696A22">
              <w:rPr>
                <w:rFonts w:ascii="Arial" w:hAnsi="Arial" w:cs="Arial"/>
                <w:sz w:val="20"/>
                <w:szCs w:val="18"/>
                <w:lang w:val="it-CH"/>
              </w:rPr>
              <w:t>,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 </w:t>
            </w:r>
            <w:r w:rsidR="00BC3478" w:rsidRPr="00696A22">
              <w:rPr>
                <w:rFonts w:ascii="Arial" w:hAnsi="Arial" w:cs="Arial"/>
                <w:sz w:val="20"/>
                <w:szCs w:val="18"/>
                <w:lang w:val="it-CH"/>
              </w:rPr>
              <w:t>tec</w:t>
            </w:r>
            <w:r w:rsidR="00495F23" w:rsidRPr="00696A22">
              <w:rPr>
                <w:rFonts w:ascii="Arial" w:hAnsi="Arial" w:cs="Arial"/>
                <w:sz w:val="20"/>
                <w:szCs w:val="18"/>
                <w:lang w:val="it-CH"/>
              </w:rPr>
              <w:t>nica di</w:t>
            </w:r>
            <w:r w:rsidR="00BC3478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 applica</w:t>
            </w:r>
            <w:r w:rsidR="00495F23" w:rsidRPr="00696A22">
              <w:rPr>
                <w:rFonts w:ascii="Arial" w:hAnsi="Arial" w:cs="Arial"/>
                <w:sz w:val="20"/>
                <w:szCs w:val="18"/>
                <w:lang w:val="it-CH"/>
              </w:rPr>
              <w:t>zione e</w:t>
            </w:r>
            <w:r w:rsidR="00C30C69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 impostazioni</w:t>
            </w:r>
            <w:r w:rsidR="004C0C3A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, 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>verifica e correzione del</w:t>
            </w:r>
            <w:r w:rsidRPr="00696A22">
              <w:rPr>
                <w:rFonts w:ascii="Arial" w:hAnsi="Arial" w:cs="Arial"/>
                <w:sz w:val="20"/>
                <w:szCs w:val="18"/>
                <w:lang w:val="it-CH"/>
              </w:rPr>
              <w:t>la quantità sparsa</w:t>
            </w:r>
            <w:r w:rsidR="006D70DA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, 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>misure per proteggere l’ambiente</w:t>
            </w:r>
            <w:r w:rsidR="006D70DA" w:rsidRPr="00696A22">
              <w:rPr>
                <w:rFonts w:ascii="Arial" w:hAnsi="Arial" w:cs="Arial"/>
                <w:sz w:val="20"/>
                <w:szCs w:val="18"/>
                <w:lang w:val="it-CH"/>
              </w:rPr>
              <w:t xml:space="preserve">, </w:t>
            </w:r>
            <w:r w:rsidR="002768A7" w:rsidRPr="00696A22">
              <w:rPr>
                <w:rFonts w:ascii="Arial" w:hAnsi="Arial" w:cs="Arial"/>
                <w:sz w:val="20"/>
                <w:szCs w:val="18"/>
                <w:lang w:val="it-CH"/>
              </w:rPr>
              <w:t>misure per prevenire gli infortuni</w:t>
            </w:r>
            <w:r w:rsidRPr="00696A22">
              <w:rPr>
                <w:rFonts w:ascii="Arial" w:hAnsi="Arial" w:cs="Arial"/>
                <w:sz w:val="20"/>
                <w:szCs w:val="18"/>
                <w:lang w:val="it-CH"/>
              </w:rPr>
              <w:t>.</w:t>
            </w:r>
            <w:r w:rsidR="00FA7EBE" w:rsidRPr="00DC22E7">
              <w:rPr>
                <w:rFonts w:ascii="Arial" w:hAnsi="Arial" w:cs="Arial"/>
                <w:sz w:val="20"/>
                <w:szCs w:val="18"/>
                <w:lang w:val="it-CH"/>
              </w:rPr>
              <w:t xml:space="preserve"> </w:t>
            </w:r>
          </w:p>
        </w:tc>
      </w:tr>
    </w:tbl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4F774F" w:rsidRPr="00DC22E7" w:rsidRDefault="004F774F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4F774F" w:rsidRPr="00DC22E7" w:rsidRDefault="004F774F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4F774F" w:rsidRPr="00DC22E7" w:rsidRDefault="004F774F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DC22E7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C22E7" w:rsidRPr="00C30C69" w:rsidTr="00CA179F">
        <w:tc>
          <w:tcPr>
            <w:tcW w:w="8927" w:type="dxa"/>
            <w:shd w:val="clear" w:color="auto" w:fill="EAEAEA"/>
          </w:tcPr>
          <w:p w:rsidR="00064E9A" w:rsidRPr="00495F23" w:rsidRDefault="00DC22E7" w:rsidP="00FC0A18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DC22E7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DC22E7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064E9A" w:rsidRPr="00495F23" w:rsidRDefault="00064E9A" w:rsidP="00FC0A18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FC0A18" w:rsidRPr="00C30C69" w:rsidTr="00B27717">
        <w:tc>
          <w:tcPr>
            <w:tcW w:w="8927" w:type="dxa"/>
          </w:tcPr>
          <w:p w:rsidR="006D70DA" w:rsidRPr="00495F23" w:rsidRDefault="00DC22E7" w:rsidP="00FC0A18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DC22E7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DC22E7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495F23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064E9A" w:rsidRPr="00495F23" w:rsidRDefault="00064E9A" w:rsidP="00FC0A18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D952A8" w:rsidRPr="00495F23" w:rsidRDefault="00D952A8" w:rsidP="00FC0A18">
      <w:pPr>
        <w:pStyle w:val="Listenabsatz"/>
        <w:tabs>
          <w:tab w:val="left" w:pos="709"/>
          <w:tab w:val="left" w:pos="2835"/>
          <w:tab w:val="left" w:pos="4253"/>
        </w:tabs>
        <w:ind w:left="0" w:right="-2"/>
        <w:jc w:val="both"/>
        <w:rPr>
          <w:rFonts w:cs="Arial"/>
          <w:sz w:val="16"/>
          <w:szCs w:val="16"/>
          <w:lang w:val="it-CH"/>
        </w:rPr>
      </w:pPr>
    </w:p>
    <w:p w:rsidR="003C3E40" w:rsidRPr="00495F23" w:rsidRDefault="003C3E40" w:rsidP="00FC0A18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</w:p>
    <w:sectPr w:rsidR="003C3E40" w:rsidRPr="00495F23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8C7" w:rsidRDefault="006A38C7" w:rsidP="002C40E0">
      <w:pPr>
        <w:spacing w:after="0" w:line="240" w:lineRule="auto"/>
      </w:pPr>
      <w:r>
        <w:separator/>
      </w:r>
    </w:p>
  </w:endnote>
  <w:endnote w:type="continuationSeparator" w:id="0">
    <w:p w:rsidR="006A38C7" w:rsidRDefault="006A38C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33" w:rsidRDefault="00CD613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92ACD" w:rsidRDefault="00E92ACD" w:rsidP="00E92ACD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33" w:rsidRDefault="00CD613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8C7" w:rsidRDefault="006A38C7" w:rsidP="002C40E0">
      <w:pPr>
        <w:spacing w:after="0" w:line="240" w:lineRule="auto"/>
      </w:pPr>
      <w:r>
        <w:separator/>
      </w:r>
    </w:p>
  </w:footnote>
  <w:footnote w:type="continuationSeparator" w:id="0">
    <w:p w:rsidR="006A38C7" w:rsidRDefault="006A38C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33" w:rsidRDefault="00CD613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33" w:rsidRDefault="00CD6133" w:rsidP="00CD6133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CD6133" w:rsidRDefault="002C40E0" w:rsidP="00CD6133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33" w:rsidRDefault="00CD613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44210"/>
    <w:rsid w:val="00064E9A"/>
    <w:rsid w:val="000658BD"/>
    <w:rsid w:val="00066D59"/>
    <w:rsid w:val="00084BBA"/>
    <w:rsid w:val="000E0490"/>
    <w:rsid w:val="0011314A"/>
    <w:rsid w:val="001456F3"/>
    <w:rsid w:val="00171954"/>
    <w:rsid w:val="00184B36"/>
    <w:rsid w:val="0019368C"/>
    <w:rsid w:val="001E02D1"/>
    <w:rsid w:val="002072C4"/>
    <w:rsid w:val="002369C2"/>
    <w:rsid w:val="00260CD7"/>
    <w:rsid w:val="00274162"/>
    <w:rsid w:val="002768A7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C3E40"/>
    <w:rsid w:val="00412CD1"/>
    <w:rsid w:val="00421A04"/>
    <w:rsid w:val="00421AE9"/>
    <w:rsid w:val="00495F23"/>
    <w:rsid w:val="004C0C3A"/>
    <w:rsid w:val="004D2664"/>
    <w:rsid w:val="004F774F"/>
    <w:rsid w:val="00532FA9"/>
    <w:rsid w:val="0054406C"/>
    <w:rsid w:val="005733B3"/>
    <w:rsid w:val="00595B34"/>
    <w:rsid w:val="005E05BA"/>
    <w:rsid w:val="005E06F3"/>
    <w:rsid w:val="005F3956"/>
    <w:rsid w:val="00606990"/>
    <w:rsid w:val="0061250F"/>
    <w:rsid w:val="00635E6D"/>
    <w:rsid w:val="0064072A"/>
    <w:rsid w:val="006705DB"/>
    <w:rsid w:val="00696A22"/>
    <w:rsid w:val="006A38C7"/>
    <w:rsid w:val="006D70DA"/>
    <w:rsid w:val="007848CF"/>
    <w:rsid w:val="007D7711"/>
    <w:rsid w:val="007E0CBC"/>
    <w:rsid w:val="008070FB"/>
    <w:rsid w:val="00852EC3"/>
    <w:rsid w:val="00883B05"/>
    <w:rsid w:val="008C655A"/>
    <w:rsid w:val="008D3EA1"/>
    <w:rsid w:val="00917A64"/>
    <w:rsid w:val="0092192E"/>
    <w:rsid w:val="00946CB5"/>
    <w:rsid w:val="00957258"/>
    <w:rsid w:val="009A6839"/>
    <w:rsid w:val="009F544B"/>
    <w:rsid w:val="009F6F01"/>
    <w:rsid w:val="00A02605"/>
    <w:rsid w:val="00A23A26"/>
    <w:rsid w:val="00A455D2"/>
    <w:rsid w:val="00A507A3"/>
    <w:rsid w:val="00A65EC0"/>
    <w:rsid w:val="00AA583A"/>
    <w:rsid w:val="00AC43E6"/>
    <w:rsid w:val="00B21397"/>
    <w:rsid w:val="00B412F5"/>
    <w:rsid w:val="00B97C38"/>
    <w:rsid w:val="00BA213B"/>
    <w:rsid w:val="00BC3478"/>
    <w:rsid w:val="00C049B4"/>
    <w:rsid w:val="00C30C69"/>
    <w:rsid w:val="00C358D7"/>
    <w:rsid w:val="00C9134C"/>
    <w:rsid w:val="00CA179F"/>
    <w:rsid w:val="00CD6133"/>
    <w:rsid w:val="00CE59E2"/>
    <w:rsid w:val="00D25987"/>
    <w:rsid w:val="00D31929"/>
    <w:rsid w:val="00D329BF"/>
    <w:rsid w:val="00D503AC"/>
    <w:rsid w:val="00D50414"/>
    <w:rsid w:val="00D952A8"/>
    <w:rsid w:val="00DA268A"/>
    <w:rsid w:val="00DC22E7"/>
    <w:rsid w:val="00DC5047"/>
    <w:rsid w:val="00DD3418"/>
    <w:rsid w:val="00E4172C"/>
    <w:rsid w:val="00E65E47"/>
    <w:rsid w:val="00E74AD4"/>
    <w:rsid w:val="00E92ACD"/>
    <w:rsid w:val="00E92E9B"/>
    <w:rsid w:val="00ED1A14"/>
    <w:rsid w:val="00EE53CD"/>
    <w:rsid w:val="00F078C0"/>
    <w:rsid w:val="00F11BD9"/>
    <w:rsid w:val="00F404FD"/>
    <w:rsid w:val="00F462C2"/>
    <w:rsid w:val="00F86CE2"/>
    <w:rsid w:val="00FA7EBE"/>
    <w:rsid w:val="00FC0A18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521406C-05C2-454F-8F96-B0C332AB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2A731FD0.dotm</Template>
  <TotalTime>0</TotalTime>
  <Pages>1</Pages>
  <Words>121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13</cp:revision>
  <cp:lastPrinted>2017-04-10T14:14:00Z</cp:lastPrinted>
  <dcterms:created xsi:type="dcterms:W3CDTF">2017-07-17T05:53:00Z</dcterms:created>
  <dcterms:modified xsi:type="dcterms:W3CDTF">2018-02-14T09:15:00Z</dcterms:modified>
</cp:coreProperties>
</file>